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93C" w:rsidRPr="003446A1" w:rsidRDefault="009E793C" w:rsidP="003446A1">
      <w:pPr>
        <w:rPr>
          <w:b/>
          <w:i/>
          <w:sz w:val="28"/>
          <w:szCs w:val="28"/>
        </w:rPr>
      </w:pPr>
      <w:r w:rsidRPr="003446A1">
        <w:rPr>
          <w:b/>
          <w:i/>
          <w:sz w:val="28"/>
          <w:szCs w:val="28"/>
        </w:rPr>
        <w:t>TURGUTALP  İLKÖĞRETİM  OKULU</w:t>
      </w:r>
    </w:p>
    <w:p w:rsidR="009E793C" w:rsidRPr="003446A1" w:rsidRDefault="009E793C" w:rsidP="003446A1">
      <w:pPr>
        <w:rPr>
          <w:sz w:val="28"/>
          <w:szCs w:val="28"/>
        </w:rPr>
      </w:pPr>
      <w:r w:rsidRPr="003446A1">
        <w:rPr>
          <w:sz w:val="28"/>
          <w:szCs w:val="28"/>
        </w:rPr>
        <w:t>3 .sınıflar Matematik  soruları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9E793C" w:rsidRPr="00990EFD" w:rsidTr="00990EFD"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oyuncaklar</w:t>
            </w:r>
          </w:p>
        </w:tc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fiyatı</w:t>
            </w:r>
          </w:p>
        </w:tc>
      </w:tr>
      <w:tr w:rsidR="009E793C" w:rsidRPr="00990EFD" w:rsidTr="00990EFD"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 xml:space="preserve"> Spor araba</w:t>
            </w:r>
          </w:p>
        </w:tc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17 tl</w:t>
            </w:r>
          </w:p>
        </w:tc>
      </w:tr>
      <w:tr w:rsidR="009E793C" w:rsidRPr="00990EFD" w:rsidTr="00990EFD"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Polis arabası</w:t>
            </w:r>
          </w:p>
        </w:tc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15 tl</w:t>
            </w:r>
          </w:p>
        </w:tc>
      </w:tr>
      <w:tr w:rsidR="009E793C" w:rsidRPr="00990EFD" w:rsidTr="00990EFD"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 xml:space="preserve"> Otobüs</w:t>
            </w:r>
          </w:p>
        </w:tc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24 tl</w:t>
            </w:r>
          </w:p>
        </w:tc>
      </w:tr>
      <w:tr w:rsidR="009E793C" w:rsidRPr="00990EFD" w:rsidTr="00990EFD"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 xml:space="preserve"> Uçak </w:t>
            </w:r>
          </w:p>
        </w:tc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 xml:space="preserve">22 tl  </w:t>
            </w:r>
          </w:p>
        </w:tc>
      </w:tr>
    </w:tbl>
    <w:p w:rsidR="009E793C" w:rsidRPr="003446A1" w:rsidRDefault="009E793C" w:rsidP="003446A1">
      <w:pPr>
        <w:pStyle w:val="ListParagraph"/>
        <w:ind w:left="360"/>
        <w:rPr>
          <w:sz w:val="28"/>
          <w:szCs w:val="28"/>
        </w:rPr>
      </w:pPr>
      <w:r w:rsidRPr="003446A1">
        <w:rPr>
          <w:sz w:val="28"/>
          <w:szCs w:val="28"/>
        </w:rPr>
        <w:t>1- Turgay  kumbarasında 35 TL biriktirdiğine göre  hangi iki oyuncağı  almaya parası yeter?</w:t>
      </w:r>
    </w:p>
    <w:p w:rsidR="009E793C" w:rsidRPr="003446A1" w:rsidRDefault="009E793C" w:rsidP="003446A1">
      <w:pPr>
        <w:pStyle w:val="ListParagraph"/>
        <w:ind w:left="360"/>
        <w:rPr>
          <w:sz w:val="28"/>
          <w:szCs w:val="28"/>
        </w:rPr>
      </w:pPr>
      <w:r w:rsidRPr="003446A1">
        <w:rPr>
          <w:sz w:val="28"/>
          <w:szCs w:val="28"/>
        </w:rPr>
        <w:t>2-Kayra’nın  cüzdanında 12 tane 1 tl,12 tane 50 kr,8 tane 25 kr vardır. Kayra  paralarının ¼ ünü harcadı. Geriye kaç TL parası kaldı?</w:t>
      </w:r>
    </w:p>
    <w:p w:rsidR="009E793C" w:rsidRPr="003446A1" w:rsidRDefault="009E793C" w:rsidP="003446A1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3446A1">
        <w:rPr>
          <w:sz w:val="28"/>
          <w:szCs w:val="28"/>
        </w:rPr>
        <w:t>Nilay hergün  saat 17.45 te ders çalışmaya başlıyor.18.30 da bırakıyor. Nilay 1 hafta boyunca   toplam  ne kadar zamanı  ders çalışmaya ayırıyor?</w:t>
      </w:r>
    </w:p>
    <w:p w:rsidR="009E793C" w:rsidRPr="003446A1" w:rsidRDefault="009E793C" w:rsidP="003446A1">
      <w:pPr>
        <w:rPr>
          <w:sz w:val="28"/>
          <w:szCs w:val="28"/>
        </w:rPr>
      </w:pPr>
      <w:r w:rsidRPr="003446A1">
        <w:rPr>
          <w:sz w:val="28"/>
          <w:szCs w:val="28"/>
        </w:rPr>
        <w:t xml:space="preserve">4- Ozan ile babası  208 tane mandalina topladılar. Babası 4 tane mandalinanın  ortalama </w:t>
      </w:r>
      <w:smartTag w:uri="urn:schemas-microsoft-com:office:smarttags" w:element="metricconverter">
        <w:smartTagPr>
          <w:attr w:name="ProductID" w:val="250 g"/>
        </w:smartTagPr>
        <w:r w:rsidRPr="003446A1">
          <w:rPr>
            <w:sz w:val="28"/>
            <w:szCs w:val="28"/>
          </w:rPr>
          <w:t>250 g</w:t>
        </w:r>
      </w:smartTag>
      <w:r w:rsidRPr="003446A1">
        <w:rPr>
          <w:sz w:val="28"/>
          <w:szCs w:val="28"/>
        </w:rPr>
        <w:t xml:space="preserve"> geldiğini söyledi. Sepette kaç KG mandalina vardır?</w:t>
      </w:r>
    </w:p>
    <w:p w:rsidR="009E793C" w:rsidRPr="003446A1" w:rsidRDefault="009E793C" w:rsidP="003446A1">
      <w:pPr>
        <w:rPr>
          <w:sz w:val="28"/>
          <w:szCs w:val="28"/>
        </w:rPr>
      </w:pPr>
      <w:r w:rsidRPr="003446A1">
        <w:rPr>
          <w:sz w:val="28"/>
          <w:szCs w:val="28"/>
        </w:rPr>
        <w:t>5-Betül’ün zayıflaması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9E793C" w:rsidRPr="00990EFD" w:rsidTr="00990EFD">
        <w:tc>
          <w:tcPr>
            <w:tcW w:w="4606" w:type="dxa"/>
          </w:tcPr>
          <w:p w:rsidR="009E793C" w:rsidRPr="00990EFD" w:rsidRDefault="009E793C" w:rsidP="00990EFD">
            <w:pPr>
              <w:spacing w:after="0" w:line="240" w:lineRule="auto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Haftalar</w:t>
            </w:r>
          </w:p>
        </w:tc>
        <w:tc>
          <w:tcPr>
            <w:tcW w:w="4606" w:type="dxa"/>
          </w:tcPr>
          <w:p w:rsidR="009E793C" w:rsidRPr="00990EFD" w:rsidRDefault="009E793C" w:rsidP="00990EFD">
            <w:pPr>
              <w:spacing w:after="0" w:line="240" w:lineRule="auto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Gram</w:t>
            </w:r>
          </w:p>
        </w:tc>
      </w:tr>
      <w:tr w:rsidR="009E793C" w:rsidRPr="00990EFD" w:rsidTr="00990EFD"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Hafta</w:t>
            </w:r>
          </w:p>
        </w:tc>
        <w:tc>
          <w:tcPr>
            <w:tcW w:w="4606" w:type="dxa"/>
          </w:tcPr>
          <w:p w:rsidR="009E793C" w:rsidRPr="00990EFD" w:rsidRDefault="009E793C" w:rsidP="00990EFD">
            <w:pPr>
              <w:spacing w:after="0" w:line="240" w:lineRule="auto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250g</w:t>
            </w:r>
          </w:p>
        </w:tc>
      </w:tr>
      <w:tr w:rsidR="009E793C" w:rsidRPr="00990EFD" w:rsidTr="00990EFD">
        <w:tc>
          <w:tcPr>
            <w:tcW w:w="4606" w:type="dxa"/>
          </w:tcPr>
          <w:p w:rsidR="009E793C" w:rsidRPr="00990EFD" w:rsidRDefault="009E793C" w:rsidP="00990EFD">
            <w:pPr>
              <w:spacing w:after="0" w:line="240" w:lineRule="auto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2.hafta</w:t>
            </w:r>
          </w:p>
        </w:tc>
        <w:tc>
          <w:tcPr>
            <w:tcW w:w="4606" w:type="dxa"/>
          </w:tcPr>
          <w:p w:rsidR="009E793C" w:rsidRPr="00990EFD" w:rsidRDefault="009E793C" w:rsidP="00990EFD">
            <w:pPr>
              <w:spacing w:after="0" w:line="240" w:lineRule="auto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400g</w:t>
            </w:r>
          </w:p>
        </w:tc>
      </w:tr>
      <w:tr w:rsidR="009E793C" w:rsidRPr="00990EFD" w:rsidTr="00990EFD"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Hafta</w:t>
            </w:r>
          </w:p>
        </w:tc>
        <w:tc>
          <w:tcPr>
            <w:tcW w:w="4606" w:type="dxa"/>
          </w:tcPr>
          <w:p w:rsidR="009E793C" w:rsidRPr="00990EFD" w:rsidRDefault="009E793C" w:rsidP="00990EFD">
            <w:pPr>
              <w:spacing w:after="0" w:line="240" w:lineRule="auto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650g</w:t>
            </w:r>
          </w:p>
        </w:tc>
      </w:tr>
      <w:tr w:rsidR="009E793C" w:rsidRPr="00990EFD" w:rsidTr="00990EFD">
        <w:tc>
          <w:tcPr>
            <w:tcW w:w="4606" w:type="dxa"/>
          </w:tcPr>
          <w:p w:rsidR="009E793C" w:rsidRPr="00990EFD" w:rsidRDefault="009E793C" w:rsidP="00990E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hafta</w:t>
            </w:r>
          </w:p>
        </w:tc>
        <w:tc>
          <w:tcPr>
            <w:tcW w:w="4606" w:type="dxa"/>
          </w:tcPr>
          <w:p w:rsidR="009E793C" w:rsidRPr="00990EFD" w:rsidRDefault="009E793C" w:rsidP="00990EFD">
            <w:pPr>
              <w:spacing w:after="0" w:line="240" w:lineRule="auto"/>
              <w:rPr>
                <w:sz w:val="28"/>
                <w:szCs w:val="28"/>
              </w:rPr>
            </w:pPr>
            <w:r w:rsidRPr="00990EFD">
              <w:rPr>
                <w:sz w:val="28"/>
                <w:szCs w:val="28"/>
              </w:rPr>
              <w:t>200g</w:t>
            </w:r>
          </w:p>
        </w:tc>
      </w:tr>
    </w:tbl>
    <w:p w:rsidR="009E793C" w:rsidRDefault="009E793C" w:rsidP="003446A1">
      <w:pPr>
        <w:rPr>
          <w:sz w:val="28"/>
          <w:szCs w:val="28"/>
        </w:rPr>
      </w:pPr>
      <w:r w:rsidRPr="003446A1">
        <w:rPr>
          <w:sz w:val="28"/>
          <w:szCs w:val="28"/>
        </w:rPr>
        <w:t xml:space="preserve"> Betül’ün önceki kilosu 42kg500g  olduğuna göre 4. Hafta sonunda  Betül’ün kilosu ne kadar olur?</w:t>
      </w:r>
    </w:p>
    <w:p w:rsidR="009E793C" w:rsidRPr="003446A1" w:rsidRDefault="009E793C" w:rsidP="003446A1">
      <w:pPr>
        <w:rPr>
          <w:sz w:val="28"/>
          <w:szCs w:val="28"/>
        </w:rPr>
      </w:pPr>
      <w:r w:rsidRPr="003446A1">
        <w:rPr>
          <w:sz w:val="28"/>
          <w:szCs w:val="28"/>
        </w:rPr>
        <w:t xml:space="preserve">6-Rüya  kilosu 3 TL olan baldo pirinçten  </w:t>
      </w:r>
      <w:smartTag w:uri="urn:schemas-microsoft-com:office:smarttags" w:element="metricconverter">
        <w:smartTagPr>
          <w:attr w:name="ProductID" w:val="1 kg"/>
        </w:smartTagPr>
        <w:r w:rsidRPr="003446A1">
          <w:rPr>
            <w:sz w:val="28"/>
            <w:szCs w:val="28"/>
          </w:rPr>
          <w:t>1 kg</w:t>
        </w:r>
      </w:smartTag>
      <w:r w:rsidRPr="003446A1">
        <w:rPr>
          <w:sz w:val="28"/>
          <w:szCs w:val="28"/>
        </w:rPr>
        <w:t xml:space="preserve"> 500g , kilosu 2 TL olan mısır pirincinden 1kg </w:t>
      </w:r>
      <w:smartTag w:uri="urn:schemas-microsoft-com:office:smarttags" w:element="metricconverter">
        <w:smartTagPr>
          <w:attr w:name="ProductID" w:val="250 g"/>
        </w:smartTagPr>
        <w:r w:rsidRPr="003446A1">
          <w:rPr>
            <w:sz w:val="28"/>
            <w:szCs w:val="28"/>
          </w:rPr>
          <w:t>250 g</w:t>
        </w:r>
      </w:smartTag>
      <w:r w:rsidRPr="003446A1">
        <w:rPr>
          <w:sz w:val="28"/>
          <w:szCs w:val="28"/>
        </w:rPr>
        <w:t xml:space="preserve">  alıyor. Satıcıya 10 TL veren Rüya geriye kaç TL para alır?</w:t>
      </w:r>
    </w:p>
    <w:p w:rsidR="009E793C" w:rsidRPr="003446A1" w:rsidRDefault="009E793C" w:rsidP="003446A1">
      <w:pPr>
        <w:rPr>
          <w:sz w:val="28"/>
          <w:szCs w:val="28"/>
        </w:rPr>
      </w:pPr>
      <w:r w:rsidRPr="003446A1">
        <w:rPr>
          <w:sz w:val="28"/>
          <w:szCs w:val="28"/>
        </w:rPr>
        <w:t>7- Berna her gün bir paket süt içiyor.  Bir paket süt ¼  L dir. Berna hafta içi her gün   okulda süt içtiğine göre  5L  sütü kaç haftada içer?</w:t>
      </w:r>
    </w:p>
    <w:p w:rsidR="009E793C" w:rsidRPr="003446A1" w:rsidRDefault="009E793C" w:rsidP="003446A1">
      <w:pPr>
        <w:rPr>
          <w:sz w:val="28"/>
          <w:szCs w:val="28"/>
        </w:rPr>
      </w:pPr>
      <w:r w:rsidRPr="003446A1">
        <w:rPr>
          <w:sz w:val="28"/>
          <w:szCs w:val="28"/>
        </w:rPr>
        <w:t xml:space="preserve">8- Yiğit </w:t>
      </w:r>
      <w:smartTag w:uri="urn:schemas-microsoft-com:office:smarttags" w:element="metricconverter">
        <w:smartTagPr>
          <w:attr w:name="ProductID" w:val="19 L"/>
        </w:smartTagPr>
        <w:r w:rsidRPr="003446A1">
          <w:rPr>
            <w:sz w:val="28"/>
            <w:szCs w:val="28"/>
          </w:rPr>
          <w:t>19 L</w:t>
        </w:r>
      </w:smartTag>
      <w:r w:rsidRPr="003446A1">
        <w:rPr>
          <w:sz w:val="28"/>
          <w:szCs w:val="28"/>
        </w:rPr>
        <w:t xml:space="preserve"> su bidonu nu  ½ litrelik  su kabıyla doldurmak istiyor. Yiğit su bidununu kaç seferde doldurur?</w:t>
      </w:r>
    </w:p>
    <w:p w:rsidR="009E793C" w:rsidRPr="003446A1" w:rsidRDefault="009E793C" w:rsidP="003446A1">
      <w:pPr>
        <w:rPr>
          <w:sz w:val="28"/>
          <w:szCs w:val="28"/>
        </w:rPr>
      </w:pPr>
      <w:r w:rsidRPr="003446A1">
        <w:rPr>
          <w:sz w:val="28"/>
          <w:szCs w:val="28"/>
        </w:rPr>
        <w:t xml:space="preserve">9- </w:t>
      </w:r>
      <w:smartTag w:uri="urn:schemas-microsoft-com:office:smarttags" w:element="metricconverter">
        <w:smartTagPr>
          <w:attr w:name="ProductID" w:val="80 L"/>
        </w:smartTagPr>
        <w:r w:rsidRPr="003446A1">
          <w:rPr>
            <w:sz w:val="28"/>
            <w:szCs w:val="28"/>
          </w:rPr>
          <w:t>80 L</w:t>
        </w:r>
      </w:smartTag>
      <w:r w:rsidRPr="003446A1">
        <w:rPr>
          <w:sz w:val="28"/>
          <w:szCs w:val="28"/>
        </w:rPr>
        <w:t xml:space="preserve"> yağ üreten Uğur Bey bu yağın 2/5 sini 2 Litrelik  şişelere ,geri kalanını 4 litrelik şişelere dolduracak. Uğur Bey’e kaç tane şişe gerekir?</w:t>
      </w:r>
    </w:p>
    <w:p w:rsidR="009E793C" w:rsidRDefault="009E793C" w:rsidP="00F3546F">
      <w:r w:rsidRPr="003446A1">
        <w:rPr>
          <w:sz w:val="28"/>
          <w:szCs w:val="28"/>
        </w:rPr>
        <w:t>10- Murat 2 deste  mumu 2tl 50kr a aldı. Annesi aynı mumlardan 1 düzine  alsaydı  kaç TL öderdi?</w:t>
      </w:r>
      <w:r>
        <w:rPr>
          <w:sz w:val="28"/>
          <w:szCs w:val="28"/>
        </w:rPr>
        <w:t xml:space="preserve">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E793C" w:rsidRDefault="009E793C" w:rsidP="003446A1">
      <w:pPr>
        <w:rPr>
          <w:sz w:val="28"/>
          <w:szCs w:val="28"/>
        </w:rPr>
      </w:pPr>
    </w:p>
    <w:p w:rsidR="009E793C" w:rsidRDefault="009E793C" w:rsidP="003446A1">
      <w:pPr>
        <w:jc w:val="right"/>
        <w:rPr>
          <w:sz w:val="28"/>
          <w:szCs w:val="28"/>
        </w:rPr>
      </w:pPr>
      <w:r>
        <w:rPr>
          <w:sz w:val="28"/>
          <w:szCs w:val="28"/>
        </w:rPr>
        <w:t>ALİ RIZA ÖNVAR</w:t>
      </w:r>
    </w:p>
    <w:p w:rsidR="009E793C" w:rsidRPr="003446A1" w:rsidRDefault="009E793C" w:rsidP="003446A1">
      <w:pPr>
        <w:jc w:val="right"/>
        <w:rPr>
          <w:sz w:val="28"/>
          <w:szCs w:val="28"/>
        </w:rPr>
      </w:pPr>
      <w:r>
        <w:rPr>
          <w:sz w:val="28"/>
          <w:szCs w:val="28"/>
        </w:rPr>
        <w:t>Sınıf Öğretmeni</w:t>
      </w:r>
    </w:p>
    <w:sectPr w:rsidR="009E793C" w:rsidRPr="003446A1" w:rsidSect="003446A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A0579"/>
    <w:multiLevelType w:val="hybridMultilevel"/>
    <w:tmpl w:val="A568FB9C"/>
    <w:lvl w:ilvl="0" w:tplc="166EFA30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254D97"/>
    <w:multiLevelType w:val="hybridMultilevel"/>
    <w:tmpl w:val="FFCAAA2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6A1"/>
    <w:rsid w:val="003446A1"/>
    <w:rsid w:val="007530F6"/>
    <w:rsid w:val="00990EFD"/>
    <w:rsid w:val="009E793C"/>
    <w:rsid w:val="00A01A19"/>
    <w:rsid w:val="00DB4646"/>
    <w:rsid w:val="00F35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6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446A1"/>
    <w:pPr>
      <w:ind w:left="720"/>
      <w:contextualSpacing/>
    </w:pPr>
  </w:style>
  <w:style w:type="table" w:styleId="TableGrid">
    <w:name w:val="Table Grid"/>
    <w:basedOn w:val="TableNormal"/>
    <w:uiPriority w:val="99"/>
    <w:rsid w:val="003446A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354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238</Words>
  <Characters>1362</Characters>
  <Application>Microsoft Office Outlook</Application>
  <DocSecurity>0</DocSecurity>
  <Lines>0</Lines>
  <Paragraphs>0</Paragraphs>
  <ScaleCrop>false</ScaleCrop>
  <Company>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dc:description/>
  <cp:lastModifiedBy>edanur</cp:lastModifiedBy>
  <cp:revision>2</cp:revision>
  <dcterms:created xsi:type="dcterms:W3CDTF">2012-04-06T11:10:00Z</dcterms:created>
  <dcterms:modified xsi:type="dcterms:W3CDTF">2012-04-06T20:08:00Z</dcterms:modified>
</cp:coreProperties>
</file>